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Предоставление </w:t>
      </w:r>
    </w:p>
    <w:p w:rsidR="00D41FB8" w:rsidRDefault="00D41FB8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жилого помещения муниципального</w:t>
      </w:r>
    </w:p>
    <w:p w:rsidR="00D41FB8" w:rsidRDefault="00D41FB8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жилищного фонда по договору</w:t>
      </w:r>
    </w:p>
    <w:p w:rsidR="00D41FB8" w:rsidRPr="00BC51A2" w:rsidRDefault="00D41FB8" w:rsidP="004C4FF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найма</w:t>
      </w:r>
      <w:r w:rsidRPr="00BC51A2">
        <w:rPr>
          <w:rFonts w:ascii="Times New Roman" w:hAnsi="Times New Roman"/>
          <w:sz w:val="28"/>
          <w:szCs w:val="28"/>
        </w:rPr>
        <w:t>»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41FB8" w:rsidRPr="002143E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41FB8" w:rsidRPr="008B518C" w:rsidRDefault="00D41FB8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41FB8" w:rsidRPr="008B518C" w:rsidRDefault="00D41FB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41FB8" w:rsidRPr="008B518C" w:rsidRDefault="00D41FB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D41FB8" w:rsidRDefault="00D41FB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41FB8" w:rsidRPr="008B518C" w:rsidRDefault="00D41FB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D41FB8" w:rsidRPr="008B518C" w:rsidRDefault="00D41FB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D41FB8" w:rsidRDefault="00D41FB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1FB8" w:rsidRDefault="00D41FB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1FB8" w:rsidRDefault="00D41FB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41FB8" w:rsidRDefault="00D41FB8" w:rsidP="00E3752A">
      <w:pPr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46831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шу </w:t>
      </w:r>
      <w:r w:rsidRPr="00146831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едоставить мне с составом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7013"/>
        <w:gridCol w:w="1964"/>
      </w:tblGrid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8547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7013" w:type="dxa"/>
          </w:tcPr>
          <w:p w:rsidR="00D41FB8" w:rsidRPr="00685479" w:rsidRDefault="00D41FB8" w:rsidP="00E3752A">
            <w:pPr>
              <w:spacing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479">
              <w:rPr>
                <w:rFonts w:ascii="Times New Roman" w:hAnsi="Times New Roman"/>
                <w:sz w:val="28"/>
                <w:szCs w:val="28"/>
              </w:rPr>
              <w:t>Ф.И.О. членов семьи заявителя, имеющих право на жилплощадь</w:t>
            </w: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85479">
              <w:rPr>
                <w:rFonts w:ascii="Times New Roman" w:hAnsi="Times New Roman"/>
                <w:sz w:val="28"/>
                <w:szCs w:val="28"/>
              </w:rPr>
              <w:t>Родственные отношения</w:t>
            </w: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FB8" w:rsidRPr="00685479" w:rsidTr="00E3752A">
        <w:tc>
          <w:tcPr>
            <w:tcW w:w="59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D41FB8" w:rsidRPr="00685479" w:rsidRDefault="00D41FB8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1FB8" w:rsidRPr="00146831" w:rsidRDefault="00D41FB8" w:rsidP="00316765">
      <w:pPr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договору социального найма жилое помещение, расположенное по адресу: Россия, Краснодарский край, Белореченский район, ____________________________улица_______________________дом № ____ кв. №________,</w:t>
      </w:r>
      <w:r w:rsidRPr="00146831">
        <w:rPr>
          <w:rFonts w:ascii="Times New Roman" w:hAnsi="Times New Roman"/>
          <w:sz w:val="28"/>
          <w:szCs w:val="28"/>
        </w:rPr>
        <w:t xml:space="preserve"> общей площадью ________ кв.м., в том числе жилой _________ кв.м. </w:t>
      </w:r>
    </w:p>
    <w:p w:rsidR="00D41FB8" w:rsidRDefault="00D41FB8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146831">
        <w:rPr>
          <w:rFonts w:ascii="Times New Roman" w:hAnsi="Times New Roman"/>
          <w:sz w:val="28"/>
          <w:szCs w:val="28"/>
        </w:rPr>
        <w:t>Подпись 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41FB8" w:rsidRDefault="00D41FB8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D41FB8" w:rsidRPr="00146831" w:rsidRDefault="00D41FB8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146831">
        <w:rPr>
          <w:rFonts w:ascii="Times New Roman" w:hAnsi="Times New Roman"/>
          <w:sz w:val="28"/>
          <w:szCs w:val="28"/>
        </w:rPr>
        <w:t>«______» ________________ 20___г.</w:t>
      </w:r>
    </w:p>
    <w:p w:rsidR="00D41FB8" w:rsidRPr="0011665F" w:rsidRDefault="00D41FB8" w:rsidP="00E3752A">
      <w:pPr>
        <w:spacing w:line="240" w:lineRule="atLeast"/>
        <w:ind w:firstLine="851"/>
        <w:outlineLvl w:val="1"/>
        <w:rPr>
          <w:rFonts w:ascii="Times New Roman" w:hAnsi="Times New Roman"/>
          <w:bCs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Настоящим даю письменное согласие на осуществление администрацией муницип</w:t>
      </w:r>
      <w:r>
        <w:rPr>
          <w:rFonts w:ascii="Times New Roman" w:hAnsi="Times New Roman"/>
          <w:sz w:val="28"/>
          <w:szCs w:val="28"/>
        </w:rPr>
        <w:t>ального образования Белореченский</w:t>
      </w:r>
      <w:r w:rsidRPr="00146831">
        <w:rPr>
          <w:rFonts w:ascii="Times New Roman" w:hAnsi="Times New Roman"/>
          <w:sz w:val="28"/>
          <w:szCs w:val="28"/>
        </w:rPr>
        <w:t xml:space="preserve"> район (адрес местонах</w:t>
      </w:r>
      <w:r>
        <w:rPr>
          <w:rFonts w:ascii="Times New Roman" w:hAnsi="Times New Roman"/>
          <w:sz w:val="28"/>
          <w:szCs w:val="28"/>
        </w:rPr>
        <w:t>ождения: 352630</w:t>
      </w:r>
      <w:r w:rsidRPr="0014683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Краснодарский край, Белореченский район, ул. Ленина, 66</w:t>
      </w:r>
      <w:r w:rsidRPr="00146831">
        <w:rPr>
          <w:rFonts w:ascii="Times New Roman" w:hAnsi="Times New Roman"/>
          <w:sz w:val="28"/>
          <w:szCs w:val="28"/>
        </w:rPr>
        <w:t xml:space="preserve">) обработки (сбора, систематизации, накопления, хранения, уточнения (обновления, изменения), использования, распространения (в том числе передачи), обезличивания, блокировки и уничтожения), в том числе автоматизированной, моих персональных данных, указанных в заявлении  о </w:t>
      </w:r>
      <w:r>
        <w:rPr>
          <w:rFonts w:ascii="Times New Roman" w:hAnsi="Times New Roman"/>
          <w:sz w:val="28"/>
          <w:szCs w:val="28"/>
        </w:rPr>
        <w:t xml:space="preserve">предоставлении жилого помещения по договору социального найма </w:t>
      </w:r>
      <w:r w:rsidRPr="00146831">
        <w:rPr>
          <w:rFonts w:ascii="Times New Roman" w:hAnsi="Times New Roman"/>
          <w:sz w:val="28"/>
          <w:szCs w:val="28"/>
        </w:rPr>
        <w:t>в муниципальном жилищном фонде муницип</w:t>
      </w:r>
      <w:r>
        <w:rPr>
          <w:rFonts w:ascii="Times New Roman" w:hAnsi="Times New Roman"/>
          <w:sz w:val="28"/>
          <w:szCs w:val="28"/>
        </w:rPr>
        <w:t>ального образования Белореченский</w:t>
      </w:r>
      <w:r w:rsidRPr="00146831">
        <w:rPr>
          <w:rFonts w:ascii="Times New Roman" w:hAnsi="Times New Roman"/>
          <w:sz w:val="28"/>
          <w:szCs w:val="28"/>
        </w:rPr>
        <w:t xml:space="preserve"> район и прилагаемых к нему документах, в соответствии с требованиями </w:t>
      </w:r>
      <w:r w:rsidRPr="00146831">
        <w:rPr>
          <w:rFonts w:ascii="Times New Roman" w:hAnsi="Times New Roman"/>
          <w:iCs/>
          <w:sz w:val="28"/>
          <w:szCs w:val="28"/>
        </w:rPr>
        <w:t>Федерального закона от 27 июля 2006 года № 152-ФЗ «О персональных данных»</w:t>
      </w:r>
      <w:r w:rsidRPr="00146831">
        <w:rPr>
          <w:rFonts w:ascii="Times New Roman" w:hAnsi="Times New Roman"/>
          <w:sz w:val="28"/>
          <w:szCs w:val="28"/>
        </w:rPr>
        <w:t xml:space="preserve">. Указанные  персональные данные предоставляются мной в целях получения муниципальной услуги </w:t>
      </w:r>
      <w:r w:rsidRPr="00146831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Предоставление жилого помещения муниципального жилищного фонда по договору </w:t>
      </w:r>
      <w:r w:rsidRPr="0011665F">
        <w:rPr>
          <w:rFonts w:ascii="Times New Roman" w:hAnsi="Times New Roman"/>
          <w:bCs/>
          <w:sz w:val="28"/>
          <w:szCs w:val="28"/>
        </w:rPr>
        <w:t>социального найма</w:t>
      </w:r>
      <w:r w:rsidRPr="00146831">
        <w:rPr>
          <w:rFonts w:ascii="Times New Roman" w:hAnsi="Times New Roman"/>
          <w:bCs/>
          <w:sz w:val="28"/>
          <w:szCs w:val="28"/>
        </w:rPr>
        <w:t>».</w:t>
      </w:r>
    </w:p>
    <w:p w:rsidR="00D41FB8" w:rsidRPr="00146831" w:rsidRDefault="00D41FB8" w:rsidP="00E3752A">
      <w:pPr>
        <w:spacing w:line="240" w:lineRule="atLeast"/>
        <w:ind w:firstLine="851"/>
        <w:outlineLvl w:val="1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Администрация муниципа</w:t>
      </w:r>
      <w:r>
        <w:rPr>
          <w:rFonts w:ascii="Times New Roman" w:hAnsi="Times New Roman"/>
          <w:sz w:val="28"/>
          <w:szCs w:val="28"/>
        </w:rPr>
        <w:t xml:space="preserve">льного образования Белореченский </w:t>
      </w:r>
      <w:r w:rsidRPr="00146831">
        <w:rPr>
          <w:rFonts w:ascii="Times New Roman" w:hAnsi="Times New Roman"/>
          <w:sz w:val="28"/>
          <w:szCs w:val="28"/>
        </w:rPr>
        <w:t>район на основании законодательства вправе осуществлять передачу данных (в объеме: фамилия, имя, отчество, дата рождения, адрес по месту жительства, информацию о передаче в собственность жилого помещения) для их обработки третьим лицам.</w:t>
      </w:r>
    </w:p>
    <w:p w:rsidR="00D41FB8" w:rsidRPr="00146831" w:rsidRDefault="00D41FB8" w:rsidP="00E3752A">
      <w:pPr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D41FB8" w:rsidRPr="00146831" w:rsidRDefault="00D41FB8" w:rsidP="00E3752A">
      <w:pPr>
        <w:tabs>
          <w:tab w:val="left" w:pos="3960"/>
        </w:tabs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ab/>
      </w:r>
    </w:p>
    <w:p w:rsidR="00D41FB8" w:rsidRDefault="00D41FB8" w:rsidP="00E3752A">
      <w:pPr>
        <w:pStyle w:val="NoSpacing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 xml:space="preserve">__________________________                                                                                  </w:t>
      </w:r>
    </w:p>
    <w:p w:rsidR="00D41FB8" w:rsidRPr="00146831" w:rsidRDefault="00D41FB8" w:rsidP="00E3752A">
      <w:pPr>
        <w:pStyle w:val="NoSpacing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146831">
        <w:rPr>
          <w:rFonts w:ascii="Times New Roman" w:hAnsi="Times New Roman"/>
          <w:sz w:val="28"/>
          <w:szCs w:val="28"/>
        </w:rPr>
        <w:t>(подпись)</w:t>
      </w:r>
    </w:p>
    <w:p w:rsidR="00D41FB8" w:rsidRDefault="00D41FB8" w:rsidP="00E3752A">
      <w:pPr>
        <w:pStyle w:val="NoSpacing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</w:p>
    <w:p w:rsidR="00D41FB8" w:rsidRPr="00146831" w:rsidRDefault="00D41FB8" w:rsidP="00E3752A">
      <w:pPr>
        <w:pStyle w:val="NoSpacing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__________________________</w:t>
      </w:r>
    </w:p>
    <w:p w:rsidR="00D41FB8" w:rsidRPr="00146831" w:rsidRDefault="00D41FB8" w:rsidP="00E3752A">
      <w:pPr>
        <w:pStyle w:val="NoSpacing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 xml:space="preserve">                              (дата)                                                                                                                                </w:t>
      </w:r>
    </w:p>
    <w:p w:rsidR="00D41FB8" w:rsidRPr="00146831" w:rsidRDefault="00D41FB8" w:rsidP="00E3752A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D41FB8" w:rsidRPr="00146831" w:rsidRDefault="00D41FB8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 xml:space="preserve">Подпись, фамилия и инициалы специалиста, </w:t>
      </w:r>
    </w:p>
    <w:p w:rsidR="00D41FB8" w:rsidRPr="00146831" w:rsidRDefault="00D41FB8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Принявшего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6831">
        <w:rPr>
          <w:rFonts w:ascii="Times New Roman" w:hAnsi="Times New Roman"/>
          <w:sz w:val="28"/>
          <w:szCs w:val="28"/>
        </w:rPr>
        <w:t>заявление _________________________________________</w:t>
      </w:r>
    </w:p>
    <w:p w:rsidR="00D41FB8" w:rsidRDefault="00D41FB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41FB8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0032E"/>
    <w:rsid w:val="00065ED2"/>
    <w:rsid w:val="00087BC4"/>
    <w:rsid w:val="000A1860"/>
    <w:rsid w:val="000D15C1"/>
    <w:rsid w:val="000D1D65"/>
    <w:rsid w:val="000F14B7"/>
    <w:rsid w:val="0011665F"/>
    <w:rsid w:val="00146831"/>
    <w:rsid w:val="00163B95"/>
    <w:rsid w:val="001748E7"/>
    <w:rsid w:val="00185E4C"/>
    <w:rsid w:val="00204EFA"/>
    <w:rsid w:val="002143E8"/>
    <w:rsid w:val="00290D03"/>
    <w:rsid w:val="00316765"/>
    <w:rsid w:val="00496AF3"/>
    <w:rsid w:val="004C4FF4"/>
    <w:rsid w:val="00685479"/>
    <w:rsid w:val="00691A3F"/>
    <w:rsid w:val="008525D9"/>
    <w:rsid w:val="00861984"/>
    <w:rsid w:val="008B518C"/>
    <w:rsid w:val="00902782"/>
    <w:rsid w:val="009231C4"/>
    <w:rsid w:val="00955290"/>
    <w:rsid w:val="00A1291E"/>
    <w:rsid w:val="00B2588A"/>
    <w:rsid w:val="00B32374"/>
    <w:rsid w:val="00BB53AF"/>
    <w:rsid w:val="00BC51A2"/>
    <w:rsid w:val="00BE003D"/>
    <w:rsid w:val="00BE12B0"/>
    <w:rsid w:val="00CC63B3"/>
    <w:rsid w:val="00D41FB8"/>
    <w:rsid w:val="00E3752A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3752A"/>
    <w:pPr>
      <w:suppressAutoHyphens/>
    </w:pPr>
    <w:rPr>
      <w:rFonts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450</Words>
  <Characters>2571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4</cp:revision>
  <cp:lastPrinted>2020-10-28T14:02:00Z</cp:lastPrinted>
  <dcterms:created xsi:type="dcterms:W3CDTF">2020-11-18T06:48:00Z</dcterms:created>
  <dcterms:modified xsi:type="dcterms:W3CDTF">2020-11-19T10:37:00Z</dcterms:modified>
</cp:coreProperties>
</file>